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TSG/WGRef  \* MERGEFORMAT </w:instrText>
      </w:r>
      <w:r w:rsidR="00371B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71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MtgSeq  \* MERGEFORMAT </w:instrText>
      </w:r>
      <w:r w:rsidR="00371B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71B17">
        <w:rPr>
          <w:b/>
          <w:noProof/>
          <w:sz w:val="24"/>
        </w:rPr>
        <w:fldChar w:fldCharType="end"/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MtgTitle  \* MERGEFORMAT </w:instrText>
      </w:r>
      <w:r w:rsidR="00371B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1B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1B17">
        <w:rPr>
          <w:b/>
          <w:i/>
          <w:noProof/>
          <w:sz w:val="28"/>
        </w:rPr>
        <w:fldChar w:fldCharType="begin"/>
      </w:r>
      <w:r w:rsidR="00371B17">
        <w:rPr>
          <w:b/>
          <w:i/>
          <w:noProof/>
          <w:sz w:val="28"/>
        </w:rPr>
        <w:instrText xml:space="preserve"> DOCPROPERTY  Tdoc#  \* MERGEFORMAT </w:instrText>
      </w:r>
      <w:r w:rsidR="00371B1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R4-2015960</w:t>
      </w:r>
      <w:r w:rsidR="00371B17">
        <w:rPr>
          <w:b/>
          <w:i/>
          <w:noProof/>
          <w:sz w:val="28"/>
        </w:rPr>
        <w:fldChar w:fldCharType="end"/>
      </w:r>
    </w:p>
    <w:p w14:paraId="7CB45193" w14:textId="77777777" w:rsidR="001E41F3" w:rsidRDefault="00371B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1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86E6F" w:rsidR="00F25D98" w:rsidRDefault="00E7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3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TR 37.941: overall TR cleanup, Rel-15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17DC8" w:rsidR="001E41F3" w:rsidRDefault="00E75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1B17">
              <w:fldChar w:fldCharType="begin"/>
            </w:r>
            <w:r w:rsidR="00371B17">
              <w:instrText xml:space="preserve"> DOCPROPERTY  SourceIfTsg  \* MERGEFORMAT </w:instrText>
            </w:r>
            <w:r w:rsidR="00371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4BD3" w14:textId="77777777" w:rsidR="001E41F3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5D742D">
              <w:rPr>
                <w:noProof/>
              </w:rPr>
              <w:t>Cleanup correction</w:t>
            </w:r>
            <w:r>
              <w:rPr>
                <w:noProof/>
              </w:rPr>
              <w:t>s of the whole TR 37.941</w:t>
            </w:r>
            <w:r w:rsidRPr="005D742D">
              <w:rPr>
                <w:noProof/>
              </w:rPr>
              <w:t>.</w:t>
            </w:r>
          </w:p>
          <w:p w14:paraId="708AA7DE" w14:textId="1A61341B" w:rsidR="005D742D" w:rsidRDefault="00DE4D66" w:rsidP="00DE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 TR is attached to this </w:t>
            </w:r>
            <w:bookmarkStart w:id="1" w:name="_GoBack"/>
            <w:bookmarkEnd w:id="1"/>
            <w:r>
              <w:rPr>
                <w:noProof/>
              </w:rPr>
              <w:t>cover page</w:t>
            </w:r>
            <w:r w:rsidR="005D742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CD77C" w14:textId="77777777" w:rsidR="001E41F3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Missing asymbols added</w:t>
            </w:r>
          </w:p>
          <w:p w14:paraId="06B97E4F" w14:textId="7CCFE492" w:rsidR="005D742D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Cross-references corrections</w:t>
            </w:r>
          </w:p>
          <w:p w14:paraId="096DE533" w14:textId="57FE8FBF" w:rsidR="00FD070C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 xml:space="preserve">Empty sections filled </w:t>
            </w:r>
          </w:p>
          <w:p w14:paraId="6C2039B5" w14:textId="77777777" w:rsidR="005D742D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Drafting rules implementation</w:t>
            </w:r>
          </w:p>
          <w:p w14:paraId="6F3EFD24" w14:textId="77777777" w:rsidR="005C3452" w:rsidRDefault="005C3452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All the outstanding [] removed from the MU calcualtion tables</w:t>
            </w:r>
          </w:p>
          <w:p w14:paraId="31C656EC" w14:textId="5E823F12" w:rsidR="000D1E9A" w:rsidRDefault="000D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corrections may beintroduced during the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F3A0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D7165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incorrect cross-references would exist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17FA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3, 6, 7, 8, 9, 10, 11, 12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3E24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A9A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6AD8A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95EC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C6565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AF24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 w:rsidP="00FD070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D2151" w14:textId="77777777" w:rsidR="00592C28" w:rsidRDefault="00592C28">
      <w:r>
        <w:separator/>
      </w:r>
    </w:p>
  </w:endnote>
  <w:endnote w:type="continuationSeparator" w:id="0">
    <w:p w14:paraId="1200839F" w14:textId="77777777" w:rsidR="00592C28" w:rsidRDefault="0059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D17A" w14:textId="77777777" w:rsidR="00592C28" w:rsidRDefault="00592C28">
      <w:r>
        <w:separator/>
      </w:r>
    </w:p>
  </w:footnote>
  <w:footnote w:type="continuationSeparator" w:id="0">
    <w:p w14:paraId="70285E2F" w14:textId="77777777" w:rsidR="00592C28" w:rsidRDefault="00592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E9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7"/>
    <w:rsid w:val="00374DD4"/>
    <w:rsid w:val="003E1A36"/>
    <w:rsid w:val="00410371"/>
    <w:rsid w:val="004242F1"/>
    <w:rsid w:val="004B75B7"/>
    <w:rsid w:val="0051580D"/>
    <w:rsid w:val="0053381A"/>
    <w:rsid w:val="00547111"/>
    <w:rsid w:val="00592C28"/>
    <w:rsid w:val="00592D74"/>
    <w:rsid w:val="005C3452"/>
    <w:rsid w:val="005D742D"/>
    <w:rsid w:val="005E2C44"/>
    <w:rsid w:val="00621188"/>
    <w:rsid w:val="006257ED"/>
    <w:rsid w:val="00665C47"/>
    <w:rsid w:val="00695808"/>
    <w:rsid w:val="006B46FB"/>
    <w:rsid w:val="006E21FB"/>
    <w:rsid w:val="007176FF"/>
    <w:rsid w:val="007603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70"/>
    <w:rsid w:val="009777D9"/>
    <w:rsid w:val="00991B88"/>
    <w:rsid w:val="009A1A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F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D66"/>
    <w:rsid w:val="00E13F3D"/>
    <w:rsid w:val="00E34898"/>
    <w:rsid w:val="00E75AC4"/>
    <w:rsid w:val="00EB09B7"/>
    <w:rsid w:val="00EE7D7C"/>
    <w:rsid w:val="00F25D98"/>
    <w:rsid w:val="00F300FB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3AB8F-2CB1-4B99-BEEB-557F50DB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2020-10-23T15:41:00Z</dcterms:created>
  <dcterms:modified xsi:type="dcterms:W3CDTF">2020-10-23T18:07:00Z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R4-2015960</vt:lpwstr>
  </property>
  <property fmtid="{D5CDD505-2E9C-101B-9397-08002B2CF9AE}" pid="10" name="Spec#">
    <vt:lpwstr>37.941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CR to TR 37.941: overall TR cleanup, Rel-15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OTA_BS_testing-Perf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1603464549</vt:lpwstr>
  </property>
</Properties>
</file>